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830B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830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0323DF">
        <w:trPr>
          <w:trHeight w:val="477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323DF" w:rsidP="00EF0FD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4.2.4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0323DF" w:rsidRDefault="000323DF" w:rsidP="000323DF">
            <w:pPr>
              <w:pStyle w:val="FootnoteText"/>
              <w:ind w:left="-535" w:firstLine="535"/>
              <w:outlineLvl w:val="0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0323DF" w:rsidRDefault="002F054A" w:rsidP="000323DF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323DF" w:rsidRPr="00D367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  <w:p w:rsidR="00453A01" w:rsidRPr="000323DF" w:rsidRDefault="000323DF" w:rsidP="000323DF">
            <w:pPr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Pr="00D367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นายชัยวัฒน์  อนันต์กาญจนกุล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0323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  <w:p w:rsidR="000323DF" w:rsidRPr="003B7C5A" w:rsidRDefault="000323DF" w:rsidP="0010513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5385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323DF" w:rsidRPr="00D367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10513D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0323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10513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0323DF">
        <w:trPr>
          <w:gridAfter w:val="1"/>
          <w:wAfter w:w="6" w:type="dxa"/>
          <w:trHeight w:val="1715"/>
        </w:trPr>
        <w:tc>
          <w:tcPr>
            <w:tcW w:w="9663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0323DF" w:rsidRDefault="006C7B37" w:rsidP="000323DF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0323DF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="000323DF" w:rsidRPr="008D4AF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="000323DF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      </w:r>
            <w:r w:rsidR="000323DF"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0323DF"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</w:t>
            </w:r>
            <w:r w:rsidR="000323D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ัดสรรเพิ่มเติมระหว่างปีงบประมาณ</w:t>
            </w:r>
          </w:p>
        </w:tc>
      </w:tr>
      <w:tr w:rsidR="002F054A" w:rsidRPr="003B7C5A" w:rsidTr="0009570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0323DF" w:rsidRPr="003B7C5A" w:rsidTr="00AC60A1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323DF" w:rsidRPr="00F108FD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Pr="008D4AF8" w:rsidRDefault="000323DF" w:rsidP="000323DF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8D4AF8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ร้อยละ 100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10513D">
        <w:trPr>
          <w:gridAfter w:val="1"/>
          <w:wAfter w:w="6" w:type="dxa"/>
          <w:trHeight w:val="2585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938"/>
              <w:gridCol w:w="837"/>
              <w:gridCol w:w="1559"/>
              <w:gridCol w:w="1486"/>
              <w:gridCol w:w="1433"/>
            </w:tblGrid>
            <w:tr w:rsidR="002F054A" w:rsidRPr="003B7C5A" w:rsidTr="00AC0A73">
              <w:trPr>
                <w:trHeight w:val="902"/>
                <w:jc w:val="center"/>
              </w:trPr>
              <w:tc>
                <w:tcPr>
                  <w:tcW w:w="393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83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323DF" w:rsidRPr="003B7C5A" w:rsidTr="00AC0A73">
              <w:trPr>
                <w:trHeight w:val="856"/>
                <w:jc w:val="center"/>
              </w:trPr>
              <w:tc>
                <w:tcPr>
                  <w:tcW w:w="3938" w:type="dxa"/>
                </w:tcPr>
                <w:p w:rsidR="000323DF" w:rsidRPr="008D4AF8" w:rsidRDefault="000323DF" w:rsidP="000323DF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D4AF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ร้อยละของการเบิกจ่ายเงินงบประมาณตามแผนไตรมาสที่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837" w:type="dxa"/>
                </w:tcPr>
                <w:p w:rsidR="000323DF" w:rsidRPr="00AC0A73" w:rsidRDefault="000323DF" w:rsidP="000323D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C0A73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</w:p>
                <w:p w:rsidR="000323DF" w:rsidRPr="00AC0A73" w:rsidRDefault="000323DF" w:rsidP="000323DF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AC0A73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  <w:p w:rsidR="000323DF" w:rsidRPr="00AC0A73" w:rsidRDefault="000323DF" w:rsidP="000323DF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Default="006819CD" w:rsidP="000323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Default="006819CD" w:rsidP="000323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3DF" w:rsidRDefault="006819CD" w:rsidP="000323DF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C0A73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5F5F" w:rsidRDefault="00545F5F">
      <w:r>
        <w:separator/>
      </w:r>
    </w:p>
  </w:endnote>
  <w:endnote w:type="continuationSeparator" w:id="0">
    <w:p w:rsidR="00545F5F" w:rsidRDefault="00545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5F5F" w:rsidRDefault="00545F5F">
      <w:r>
        <w:separator/>
      </w:r>
    </w:p>
  </w:footnote>
  <w:footnote w:type="continuationSeparator" w:id="0">
    <w:p w:rsidR="00545F5F" w:rsidRDefault="00545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AC0A73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AC0A73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23DF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513D"/>
    <w:rsid w:val="00106E78"/>
    <w:rsid w:val="00116CB0"/>
    <w:rsid w:val="0012187F"/>
    <w:rsid w:val="00130734"/>
    <w:rsid w:val="00135353"/>
    <w:rsid w:val="00154194"/>
    <w:rsid w:val="0018175B"/>
    <w:rsid w:val="00185E58"/>
    <w:rsid w:val="001867BE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5361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47DE1"/>
    <w:rsid w:val="00453A01"/>
    <w:rsid w:val="004572D8"/>
    <w:rsid w:val="004640F2"/>
    <w:rsid w:val="00466391"/>
    <w:rsid w:val="0047528C"/>
    <w:rsid w:val="00487609"/>
    <w:rsid w:val="00490606"/>
    <w:rsid w:val="004B1D7E"/>
    <w:rsid w:val="004C3B2B"/>
    <w:rsid w:val="004C5E52"/>
    <w:rsid w:val="005047DE"/>
    <w:rsid w:val="00516FD7"/>
    <w:rsid w:val="005437F6"/>
    <w:rsid w:val="00545F5F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23624"/>
    <w:rsid w:val="00637718"/>
    <w:rsid w:val="00642568"/>
    <w:rsid w:val="00680463"/>
    <w:rsid w:val="006819CD"/>
    <w:rsid w:val="00682347"/>
    <w:rsid w:val="006830B6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0A73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2366D"/>
    <w:rsid w:val="00C6134E"/>
    <w:rsid w:val="00C67D71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63DFA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78D80-2074-4E8D-A93C-8DA276A64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2019-05-16T03:20:00Z</dcterms:created>
  <dcterms:modified xsi:type="dcterms:W3CDTF">2019-06-13T07:52:00Z</dcterms:modified>
</cp:coreProperties>
</file>